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Hornchurch and Upminster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Hornchurch and Upminster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Hornchurch and Upminster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Hornchurch and Upminster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Hornchurch and Upminster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Hornchurch and Upminster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Hornchurch and Upminster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Hornchurch and Upminster is estimated to be </w:t>
      </w:r>
      <w:r w:rsidRPr="00773DF7">
        <w:rPr>
          <w:rFonts w:ascii="Libre Franklin Light" w:eastAsia="Times New Roman" w:hAnsi="Libre Franklin Light" w:cs="Calibri Light"/>
          <w:b/>
          <w:bCs/>
          <w:color w:val="C45911" w:themeColor="accent2" w:themeShade="BF"/>
        </w:rPr>
        <w:t xml:space="preserve">£1,900,645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Hornchurch and Upminster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Hornchurch and Upminster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Hornchurch and Upminster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Hornchurch and Upminster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rnchurch and Upmin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Hornchurch and Upminster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rnchurch and Upmin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Hornchurch and Upminster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Hornchurch and Upminster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rnchurch and Upmin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Hornchurch and Upminster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Hornchurch and Upminster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Hornchurch and Upminster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Hornchurch and Upminster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Hornchurch and Upminster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Hornchurch and Upminster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£1,900,645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Hornchurch and Upminster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£640,237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£45,864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£1,147,038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£1,900,645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Hornchurch and Upminster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Hornchurch and Upminster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Hornchurch and Upminster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Hornchurch and Upminster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Hornchurch and Upminster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Hornchurch and Upminster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Hornchurch and Upminster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Hornchurch and Upminster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Hornchurch and Upminster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Hornchurch and Upminster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Hornchurch and Upminster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Hornchurch and Upminster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D2741D-EAF0-49EC-A785-D5B840F144D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